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71182" w14:textId="77777777" w:rsidR="00D75947" w:rsidRDefault="00D75947" w:rsidP="00D759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BACON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6378285" w14:textId="77777777" w:rsidR="00D75947" w:rsidRDefault="00D75947" w:rsidP="00D759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>, Norfolk. Gentleman.</w:t>
      </w:r>
    </w:p>
    <w:p w14:paraId="6A96D712" w14:textId="77777777" w:rsidR="00D75947" w:rsidRDefault="00D75947" w:rsidP="00D75947">
      <w:pPr>
        <w:rPr>
          <w:rFonts w:ascii="Times New Roman" w:hAnsi="Times New Roman" w:cs="Times New Roman"/>
        </w:rPr>
      </w:pPr>
    </w:p>
    <w:p w14:paraId="37C5B491" w14:textId="77777777" w:rsidR="00D75947" w:rsidRDefault="00D75947" w:rsidP="00D75947">
      <w:pPr>
        <w:rPr>
          <w:rFonts w:ascii="Times New Roman" w:hAnsi="Times New Roman" w:cs="Times New Roman"/>
        </w:rPr>
      </w:pPr>
    </w:p>
    <w:p w14:paraId="36ACEF26" w14:textId="77777777" w:rsidR="00D75947" w:rsidRDefault="00D75947" w:rsidP="00D759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Gryce</w:t>
      </w:r>
      <w:proofErr w:type="spellEnd"/>
      <w:r>
        <w:rPr>
          <w:rFonts w:ascii="Times New Roman" w:hAnsi="Times New Roman" w:cs="Times New Roman"/>
        </w:rPr>
        <w:t xml:space="preserve">, gentleman(q.v.) brought a plaint of debt against him, </w:t>
      </w:r>
    </w:p>
    <w:p w14:paraId="235F61CB" w14:textId="77777777" w:rsidR="00D75947" w:rsidRDefault="00D75947" w:rsidP="00D7594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Walter of Wymondham(q.v.), Edmund Burgh of Wymondham(q.v.), Thomas </w:t>
      </w:r>
      <w:proofErr w:type="spellStart"/>
      <w:r>
        <w:rPr>
          <w:rFonts w:ascii="Times New Roman" w:hAnsi="Times New Roman" w:cs="Times New Roman"/>
        </w:rPr>
        <w:t>Assheby</w:t>
      </w:r>
      <w:proofErr w:type="spellEnd"/>
      <w:r>
        <w:rPr>
          <w:rFonts w:ascii="Times New Roman" w:hAnsi="Times New Roman" w:cs="Times New Roman"/>
        </w:rPr>
        <w:t xml:space="preserve"> of Drayton(q.v.) and Richard Crane of </w:t>
      </w:r>
      <w:proofErr w:type="spellStart"/>
      <w:r>
        <w:rPr>
          <w:rFonts w:ascii="Times New Roman" w:hAnsi="Times New Roman" w:cs="Times New Roman"/>
        </w:rPr>
        <w:t>Botesdale</w:t>
      </w:r>
      <w:proofErr w:type="spellEnd"/>
      <w:r>
        <w:rPr>
          <w:rFonts w:ascii="Times New Roman" w:hAnsi="Times New Roman" w:cs="Times New Roman"/>
        </w:rPr>
        <w:t>, Suffolk(q.v.).</w:t>
      </w:r>
    </w:p>
    <w:p w14:paraId="1D376C2F" w14:textId="3E17CA0A" w:rsidR="00D75947" w:rsidRDefault="00D75947" w:rsidP="00D759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85D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9EAD353" w14:textId="77777777" w:rsidR="00355BA7" w:rsidRDefault="00355BA7" w:rsidP="00355B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Radley(q.v.) brought a plaint of debt against him, Richard</w:t>
      </w:r>
    </w:p>
    <w:p w14:paraId="60B9C4A2" w14:textId="77777777" w:rsidR="00355BA7" w:rsidRDefault="00355BA7" w:rsidP="00355B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Lynsted</w:t>
      </w:r>
      <w:proofErr w:type="spellEnd"/>
      <w:r>
        <w:rPr>
          <w:rFonts w:ascii="Times New Roman" w:hAnsi="Times New Roman" w:cs="Times New Roman"/>
        </w:rPr>
        <w:t>(q.v.), John Thorn of Long Stratton(q.v.), Nicholas</w:t>
      </w:r>
    </w:p>
    <w:p w14:paraId="51B95E81" w14:textId="77777777" w:rsidR="00355BA7" w:rsidRDefault="00355BA7" w:rsidP="00355B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Kersey 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Blofeld</w:t>
      </w:r>
      <w:proofErr w:type="spellEnd"/>
      <w:r>
        <w:rPr>
          <w:rFonts w:ascii="Times New Roman" w:hAnsi="Times New Roman" w:cs="Times New Roman"/>
        </w:rPr>
        <w:t>(q.v.).</w:t>
      </w:r>
    </w:p>
    <w:p w14:paraId="31AEBB9F" w14:textId="4F6B6B08" w:rsidR="00355BA7" w:rsidRDefault="00355BA7" w:rsidP="00355B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23E0CD4" w14:textId="77777777" w:rsidR="00D75947" w:rsidRDefault="00D75947" w:rsidP="00D75947">
      <w:pPr>
        <w:rPr>
          <w:rFonts w:ascii="Times New Roman" w:hAnsi="Times New Roman" w:cs="Times New Roman"/>
        </w:rPr>
      </w:pPr>
    </w:p>
    <w:p w14:paraId="517F2557" w14:textId="77777777" w:rsidR="00D75947" w:rsidRDefault="00D75947" w:rsidP="00D75947">
      <w:pPr>
        <w:rPr>
          <w:rFonts w:ascii="Times New Roman" w:hAnsi="Times New Roman" w:cs="Times New Roman"/>
        </w:rPr>
      </w:pPr>
    </w:p>
    <w:p w14:paraId="15C84C0E" w14:textId="54A3DF8A" w:rsidR="00D75947" w:rsidRDefault="00D75947" w:rsidP="00D759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December 2017</w:t>
      </w:r>
    </w:p>
    <w:p w14:paraId="2DC3959E" w14:textId="6534F220" w:rsidR="00355BA7" w:rsidRDefault="00355BA7" w:rsidP="00D759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December 2018</w:t>
      </w:r>
      <w:bookmarkStart w:id="0" w:name="_GoBack"/>
      <w:bookmarkEnd w:id="0"/>
    </w:p>
    <w:p w14:paraId="401A7992" w14:textId="77777777" w:rsidR="006B2F86" w:rsidRPr="00E71FC3" w:rsidRDefault="00355BA7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5D614" w14:textId="77777777" w:rsidR="00D75947" w:rsidRDefault="00D75947" w:rsidP="00E71FC3">
      <w:r>
        <w:separator/>
      </w:r>
    </w:p>
  </w:endnote>
  <w:endnote w:type="continuationSeparator" w:id="0">
    <w:p w14:paraId="294586C4" w14:textId="77777777" w:rsidR="00D75947" w:rsidRDefault="00D759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F32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6B0A0" w14:textId="77777777" w:rsidR="00D75947" w:rsidRDefault="00D75947" w:rsidP="00E71FC3">
      <w:r>
        <w:separator/>
      </w:r>
    </w:p>
  </w:footnote>
  <w:footnote w:type="continuationSeparator" w:id="0">
    <w:p w14:paraId="13BCE472" w14:textId="77777777" w:rsidR="00D75947" w:rsidRDefault="00D759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947"/>
    <w:rsid w:val="001A7C09"/>
    <w:rsid w:val="00355BA7"/>
    <w:rsid w:val="00577BD5"/>
    <w:rsid w:val="00656CBA"/>
    <w:rsid w:val="006A1F77"/>
    <w:rsid w:val="00733BE7"/>
    <w:rsid w:val="00AB52E8"/>
    <w:rsid w:val="00B16D3F"/>
    <w:rsid w:val="00BB41AC"/>
    <w:rsid w:val="00D7594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E37B8"/>
  <w15:chartTrackingRefBased/>
  <w15:docId w15:val="{DEF5AC32-5CC7-4FE1-BC50-1F7E01C0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94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759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3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2017-12-16T15:44:00Z</dcterms:created>
  <dcterms:modified xsi:type="dcterms:W3CDTF">2018-12-23T16:09:00Z</dcterms:modified>
</cp:coreProperties>
</file>